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Lothian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Lothian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Lothian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Lothian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Lothian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Lothian East are estimated to have a score of 1-2 on the PGSI (low-risk gambling), whilst </w:t>
      </w:r>
      <w:r w:rsidRPr="00773DF7">
        <w:rPr>
          <w:rFonts w:ascii="Libre Franklin Light" w:hAnsi="Libre Franklin Light" w:cs="Calibri Light"/>
          <w:b/>
          <w:bCs/>
          <w:color w:val="C45911" w:themeColor="accent2" w:themeShade="BF"/>
        </w:rPr>
        <w:t xml:space="preserve">2.4%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83.9% </w:t>
      </w:r>
      <w:r w:rsidRPr="004747BF">
        <w:rPr>
          <w:rFonts w:ascii="Libre Franklin Light" w:eastAsia="Times New Roman" w:hAnsi="Libre Franklin Light" w:cs="Calibri Light"/>
        </w:rPr>
        <w:t xml:space="preserve">of those respondents classified as PGSI 8+ in Lothian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Lothian East is estimated to be </w:t>
      </w:r>
      <w:r w:rsidRPr="00773DF7">
        <w:rPr>
          <w:rFonts w:ascii="Libre Franklin Light" w:eastAsia="Times New Roman" w:hAnsi="Libre Franklin Light" w:cs="Calibri Light"/>
          <w:b/>
          <w:bCs/>
          <w:color w:val="C45911" w:themeColor="accent2" w:themeShade="BF"/>
        </w:rPr>
        <w:t xml:space="preserve">£1,755,692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Lothian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Lothian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Lothian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Lothian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othian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Lothian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othian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Lothian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Lothian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83.9%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othian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Lothian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Lothian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Lothian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91.4%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Lothian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Lothian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Lothian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£1,755,692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Lothian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£28,597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£591,409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£42,366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£11,916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£21,845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£1,059,559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£1,755,692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Lothian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Lothian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Lothian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Lothian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Lothian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Lothian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Lothian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Lothian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Lothian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Lothian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Lothian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Lothian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3F5583E-6C84-45BC-B22D-864CEDC166D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